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21F65EF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1D00B9">
        <w:rPr>
          <w:b/>
          <w:i/>
          <w:noProof/>
          <w:sz w:val="28"/>
        </w:rPr>
        <w:t>2848</w:t>
      </w:r>
      <w:bookmarkStart w:id="0" w:name="_GoBack"/>
      <w:bookmarkEnd w:id="0"/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eUTRA connected to EPC</w:t>
      </w:r>
    </w:p>
    <w:p w14:paraId="06BA196E" w14:textId="0E8501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R3-212812/S3-</w:t>
      </w:r>
      <w:r w:rsidR="00923A4F" w:rsidRPr="00F81E10">
        <w:rPr>
          <w:rFonts w:ascii="Arial" w:hAnsi="Arial" w:cs="Arial"/>
          <w:b/>
          <w:bCs/>
          <w:sz w:val="22"/>
          <w:szCs w:val="22"/>
        </w:rPr>
        <w:t>21</w:t>
      </w:r>
      <w:r w:rsidR="00923A4F">
        <w:rPr>
          <w:rFonts w:ascii="Arial" w:hAnsi="Arial" w:cs="Arial"/>
          <w:b/>
          <w:bCs/>
          <w:sz w:val="22"/>
          <w:szCs w:val="22"/>
        </w:rPr>
        <w:t>2427</w:t>
      </w:r>
    </w:p>
    <w:p w14:paraId="2C6E4D6E" w14:textId="72C1B3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D0B70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>
        <w:rPr>
          <w:rFonts w:ascii="Arial" w:hAnsi="Arial" w:cs="Arial"/>
          <w:b/>
          <w:sz w:val="22"/>
          <w:szCs w:val="22"/>
        </w:rPr>
        <w:t xml:space="preserve">Qualcomm Incorporated (to be </w:t>
      </w:r>
      <w:r w:rsidR="00230D65" w:rsidRPr="00230D65">
        <w:rPr>
          <w:rFonts w:ascii="Arial" w:hAnsi="Arial" w:cs="Arial"/>
          <w:b/>
          <w:sz w:val="22"/>
          <w:szCs w:val="22"/>
          <w:highlight w:val="yellow"/>
        </w:rPr>
        <w:t>SA3</w:t>
      </w:r>
      <w:r w:rsidR="00230D65">
        <w:rPr>
          <w:rFonts w:ascii="Arial" w:hAnsi="Arial" w:cs="Arial"/>
          <w:b/>
          <w:sz w:val="22"/>
          <w:szCs w:val="22"/>
        </w:rPr>
        <w:t>)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DF15568" w:rsidR="00C04DF2" w:rsidRDefault="00C04DF2" w:rsidP="000F6242">
      <w:r w:rsidRPr="00126DAE">
        <w:t>SA3 thank RAN3 for their LS (</w:t>
      </w:r>
      <w:r w:rsidR="00923A4F" w:rsidRPr="00923A4F">
        <w:t>R3-212812/S3-212427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40B92F0B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eNB, </w:t>
      </w:r>
      <w:r w:rsidR="002B53E8">
        <w:t>A</w:t>
      </w:r>
      <w:r w:rsidRPr="006F5801">
        <w:t>MF and ng-RAN node pass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>the network not selecting what would be the preferred security algorithm if the full UE security capabilities were available at the eNB</w:t>
      </w:r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>When AS security context is established in the eNB, the MME shall send the UE EPS security capabilities to the eNB.</w:t>
      </w:r>
      <w:r>
        <w:t>”</w:t>
      </w:r>
    </w:p>
    <w:p w14:paraId="454CC732" w14:textId="37FDD7B1" w:rsidR="00867632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also recommends implementation of the above </w:t>
      </w:r>
      <w:r w:rsidR="008D010B" w:rsidRPr="008D010B">
        <w:t>from the earliest possible release</w:t>
      </w:r>
      <w:r w:rsidR="00C368E8" w:rsidRPr="00C368E8">
        <w:t>, subject to RAN3’s assessment</w:t>
      </w:r>
      <w:r w:rsidR="00C368E8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>odify their specifications to ensure that MME, eNB,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commentRangeStart w:id="10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  <w:commentRangeEnd w:id="10"/>
      <w:r w:rsidR="00E634BF">
        <w:rPr>
          <w:rStyle w:val="CommentReference"/>
          <w:rFonts w:ascii="Arial" w:hAnsi="Arial"/>
        </w:rPr>
        <w:commentReference w:id="10"/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Qualcomm" w:date="2021-07-27T15:10:00Z" w:initials="QC">
    <w:p w14:paraId="7B089A91" w14:textId="289ACB46" w:rsidR="00E634BF" w:rsidRDefault="00E634BF">
      <w:pPr>
        <w:pStyle w:val="CommentText"/>
      </w:pPr>
      <w:r>
        <w:rPr>
          <w:rStyle w:val="CommentReference"/>
        </w:rPr>
        <w:annotationRef/>
      </w:r>
      <w:r>
        <w:t xml:space="preserve">Need adjusting – </w:t>
      </w:r>
      <w:r w:rsidR="00CB1DBB">
        <w:t xml:space="preserve">they </w:t>
      </w:r>
      <w:r>
        <w:t>are incorrect in the template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089A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893" w16cex:dateUtc="2021-07-27T14:45:00Z"/>
  <w16cex:commentExtensible w16cex:durableId="24AAA06D" w16cex:dateUtc="2021-07-27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089A91" w16cid:durableId="24AAA0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CC0EB" w14:textId="77777777" w:rsidR="007857C0" w:rsidRDefault="007857C0">
      <w:pPr>
        <w:spacing w:after="0"/>
      </w:pPr>
      <w:r>
        <w:separator/>
      </w:r>
    </w:p>
  </w:endnote>
  <w:endnote w:type="continuationSeparator" w:id="0">
    <w:p w14:paraId="118F8CC0" w14:textId="77777777" w:rsidR="007857C0" w:rsidRDefault="00785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C3A94" w14:textId="77777777" w:rsidR="007857C0" w:rsidRDefault="007857C0">
      <w:pPr>
        <w:spacing w:after="0"/>
      </w:pPr>
      <w:r>
        <w:separator/>
      </w:r>
    </w:p>
  </w:footnote>
  <w:footnote w:type="continuationSeparator" w:id="0">
    <w:p w14:paraId="57916B87" w14:textId="77777777" w:rsidR="007857C0" w:rsidRDefault="00785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26DAE"/>
    <w:rsid w:val="00184C69"/>
    <w:rsid w:val="001D00B9"/>
    <w:rsid w:val="001D23C3"/>
    <w:rsid w:val="001E0DBF"/>
    <w:rsid w:val="00225EE4"/>
    <w:rsid w:val="00226381"/>
    <w:rsid w:val="00230D65"/>
    <w:rsid w:val="002869FE"/>
    <w:rsid w:val="002B53E8"/>
    <w:rsid w:val="002F1940"/>
    <w:rsid w:val="00373F63"/>
    <w:rsid w:val="00383545"/>
    <w:rsid w:val="003E2856"/>
    <w:rsid w:val="00433500"/>
    <w:rsid w:val="00433F71"/>
    <w:rsid w:val="00440D43"/>
    <w:rsid w:val="0047012A"/>
    <w:rsid w:val="004B70BF"/>
    <w:rsid w:val="004C6011"/>
    <w:rsid w:val="004D4DC5"/>
    <w:rsid w:val="004E3939"/>
    <w:rsid w:val="00536CC7"/>
    <w:rsid w:val="006052AD"/>
    <w:rsid w:val="006F5801"/>
    <w:rsid w:val="0073766B"/>
    <w:rsid w:val="007857C0"/>
    <w:rsid w:val="007F4F92"/>
    <w:rsid w:val="00813872"/>
    <w:rsid w:val="00867632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A5320"/>
    <w:rsid w:val="00AE1B3E"/>
    <w:rsid w:val="00B97703"/>
    <w:rsid w:val="00BB5AF5"/>
    <w:rsid w:val="00C04DF2"/>
    <w:rsid w:val="00C368E8"/>
    <w:rsid w:val="00CB1DBB"/>
    <w:rsid w:val="00CF6087"/>
    <w:rsid w:val="00E634BF"/>
    <w:rsid w:val="00E95295"/>
    <w:rsid w:val="00F25496"/>
    <w:rsid w:val="00F667CF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2021-08-09T09:28:00Z</dcterms:created>
  <dcterms:modified xsi:type="dcterms:W3CDTF">2021-08-09T12:16:00Z</dcterms:modified>
</cp:coreProperties>
</file>